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FA840" w14:textId="0ED6F9A5" w:rsidR="006B2F86" w:rsidRDefault="003272FF" w:rsidP="00E71FC3">
      <w:pPr>
        <w:pStyle w:val="NoSpacing"/>
      </w:pPr>
      <w:r>
        <w:rPr>
          <w:u w:val="single"/>
        </w:rPr>
        <w:t>John SWANTON</w:t>
      </w:r>
      <w:r>
        <w:t xml:space="preserve">    </w:t>
      </w:r>
      <w:proofErr w:type="gramStart"/>
      <w:r>
        <w:t xml:space="preserve">   (</w:t>
      </w:r>
      <w:proofErr w:type="gramEnd"/>
      <w:r>
        <w:t>fl.1485)</w:t>
      </w:r>
    </w:p>
    <w:p w14:paraId="6833EB42" w14:textId="2AD52549" w:rsidR="003272FF" w:rsidRDefault="003272FF" w:rsidP="00E71FC3">
      <w:pPr>
        <w:pStyle w:val="NoSpacing"/>
      </w:pPr>
    </w:p>
    <w:p w14:paraId="4E0420FC" w14:textId="0F72379F" w:rsidR="003272FF" w:rsidRDefault="003272FF" w:rsidP="00E71FC3">
      <w:pPr>
        <w:pStyle w:val="NoSpacing"/>
      </w:pPr>
    </w:p>
    <w:p w14:paraId="2BCC7A99" w14:textId="24B30C99" w:rsidR="003272FF" w:rsidRDefault="003272FF" w:rsidP="00E71FC3">
      <w:pPr>
        <w:pStyle w:val="NoSpacing"/>
      </w:pPr>
      <w:r>
        <w:t>31 Mar.1485</w:t>
      </w:r>
      <w:r>
        <w:tab/>
        <w:t xml:space="preserve">John Colley of </w:t>
      </w:r>
      <w:proofErr w:type="spellStart"/>
      <w:r>
        <w:t>Alkham</w:t>
      </w:r>
      <w:proofErr w:type="spellEnd"/>
      <w:r>
        <w:t xml:space="preserve">, Kent(q.v.), </w:t>
      </w:r>
      <w:r w:rsidR="00DE6BF0">
        <w:t xml:space="preserve">appointed him as </w:t>
      </w:r>
      <w:r w:rsidR="0090269B">
        <w:t>one of his executors.</w:t>
      </w:r>
    </w:p>
    <w:p w14:paraId="03F70275" w14:textId="4933CDF3" w:rsidR="0090269B" w:rsidRDefault="0090269B" w:rsidP="00E71FC3">
      <w:pPr>
        <w:pStyle w:val="NoSpacing"/>
      </w:pPr>
      <w:r>
        <w:tab/>
      </w:r>
      <w:r>
        <w:tab/>
      </w:r>
      <w:r w:rsidR="001D4AF0">
        <w:t>(</w:t>
      </w:r>
      <w:hyperlink r:id="rId6" w:history="1">
        <w:r w:rsidR="001D4AF0">
          <w:rPr>
            <w:rStyle w:val="Hyperlink"/>
          </w:rPr>
          <w:t>http://www.kentarchaeology.org.uk/18/11/09.htm</w:t>
        </w:r>
      </w:hyperlink>
      <w:r w:rsidR="001D4AF0">
        <w:t>)</w:t>
      </w:r>
    </w:p>
    <w:p w14:paraId="6370AECE" w14:textId="74EEF245" w:rsidR="001D4AF0" w:rsidRDefault="001D4AF0" w:rsidP="00E71FC3">
      <w:pPr>
        <w:pStyle w:val="NoSpacing"/>
      </w:pPr>
    </w:p>
    <w:p w14:paraId="0DD12E51" w14:textId="2CEA869C" w:rsidR="001D4AF0" w:rsidRDefault="001D4AF0" w:rsidP="00E71FC3">
      <w:pPr>
        <w:pStyle w:val="NoSpacing"/>
      </w:pPr>
    </w:p>
    <w:p w14:paraId="3C3AD674" w14:textId="3C0447D1" w:rsidR="001D4AF0" w:rsidRPr="003272FF" w:rsidRDefault="001D4AF0" w:rsidP="00E71FC3">
      <w:pPr>
        <w:pStyle w:val="NoSpacing"/>
      </w:pPr>
      <w:r>
        <w:t>6 February 2018</w:t>
      </w:r>
      <w:bookmarkStart w:id="0" w:name="_GoBack"/>
      <w:bookmarkEnd w:id="0"/>
    </w:p>
    <w:sectPr w:rsidR="001D4AF0" w:rsidRPr="003272F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46040" w14:textId="77777777" w:rsidR="003272FF" w:rsidRDefault="003272FF" w:rsidP="00E71FC3">
      <w:pPr>
        <w:spacing w:after="0" w:line="240" w:lineRule="auto"/>
      </w:pPr>
      <w:r>
        <w:separator/>
      </w:r>
    </w:p>
  </w:endnote>
  <w:endnote w:type="continuationSeparator" w:id="0">
    <w:p w14:paraId="352B317D" w14:textId="77777777" w:rsidR="003272FF" w:rsidRDefault="003272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C26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68B86" w14:textId="77777777" w:rsidR="003272FF" w:rsidRDefault="003272FF" w:rsidP="00E71FC3">
      <w:pPr>
        <w:spacing w:after="0" w:line="240" w:lineRule="auto"/>
      </w:pPr>
      <w:r>
        <w:separator/>
      </w:r>
    </w:p>
  </w:footnote>
  <w:footnote w:type="continuationSeparator" w:id="0">
    <w:p w14:paraId="3D925C09" w14:textId="77777777" w:rsidR="003272FF" w:rsidRDefault="003272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FF"/>
    <w:rsid w:val="001A7C09"/>
    <w:rsid w:val="001D4AF0"/>
    <w:rsid w:val="003272FF"/>
    <w:rsid w:val="00577BD5"/>
    <w:rsid w:val="00656CBA"/>
    <w:rsid w:val="006A1F77"/>
    <w:rsid w:val="00733BE7"/>
    <w:rsid w:val="0090269B"/>
    <w:rsid w:val="00AB52E8"/>
    <w:rsid w:val="00B16D3F"/>
    <w:rsid w:val="00BB41AC"/>
    <w:rsid w:val="00DE6B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24178"/>
  <w15:chartTrackingRefBased/>
  <w15:docId w15:val="{0304D49A-54E9-4F05-85BF-2CCC8F06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D4A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0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2018-02-06T11:50:00Z</dcterms:created>
  <dcterms:modified xsi:type="dcterms:W3CDTF">2018-02-06T12:46:00Z</dcterms:modified>
</cp:coreProperties>
</file>